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F5A" w:rsidRDefault="00DB0F5A" w:rsidP="00DB0F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CRAVEN</w:t>
      </w:r>
      <w:r>
        <w:rPr>
          <w:rStyle w:val="Hyperlink"/>
          <w:color w:val="auto"/>
          <w:u w:val="none"/>
        </w:rPr>
        <w:t xml:space="preserve">      (fl.1411)</w:t>
      </w:r>
    </w:p>
    <w:p w:rsidR="00DB0F5A" w:rsidRDefault="00DB0F5A" w:rsidP="00DB0F5A">
      <w:pPr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Mayor of York.</w:t>
      </w:r>
      <w:proofErr w:type="gramEnd"/>
    </w:p>
    <w:p w:rsidR="00DB0F5A" w:rsidRDefault="00DB0F5A" w:rsidP="00DB0F5A">
      <w:pPr>
        <w:rPr>
          <w:rStyle w:val="Hyperlink"/>
          <w:color w:val="auto"/>
          <w:u w:val="none"/>
        </w:rPr>
      </w:pPr>
    </w:p>
    <w:p w:rsidR="00DB0F5A" w:rsidRDefault="00DB0F5A" w:rsidP="00DB0F5A">
      <w:pPr>
        <w:rPr>
          <w:rStyle w:val="Hyperlink"/>
          <w:color w:val="auto"/>
          <w:u w:val="none"/>
        </w:rPr>
      </w:pPr>
    </w:p>
    <w:p w:rsidR="00DB0F5A" w:rsidRDefault="00DB0F5A" w:rsidP="00DB0F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15 Nov.1411</w:t>
      </w:r>
      <w:r>
        <w:rPr>
          <w:rStyle w:val="Hyperlink"/>
          <w:color w:val="auto"/>
          <w:u w:val="none"/>
        </w:rPr>
        <w:tab/>
        <w:t xml:space="preserve">He and William del </w:t>
      </w:r>
      <w:proofErr w:type="gramStart"/>
      <w:r>
        <w:rPr>
          <w:rStyle w:val="Hyperlink"/>
          <w:color w:val="auto"/>
          <w:u w:val="none"/>
        </w:rPr>
        <w:t>Bothe(</w:t>
      </w:r>
      <w:proofErr w:type="gramEnd"/>
      <w:r>
        <w:rPr>
          <w:rStyle w:val="Hyperlink"/>
          <w:color w:val="auto"/>
          <w:u w:val="none"/>
        </w:rPr>
        <w:t>q.v.) heard the action for debt brought by</w:t>
      </w:r>
    </w:p>
    <w:p w:rsidR="00DB0F5A" w:rsidRDefault="00DB0F5A" w:rsidP="00DB0F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Leventhorpe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Cleveland(</w:t>
      </w:r>
      <w:proofErr w:type="gramEnd"/>
      <w:r>
        <w:rPr>
          <w:rStyle w:val="Hyperlink"/>
          <w:color w:val="auto"/>
          <w:u w:val="none"/>
        </w:rPr>
        <w:t>q.v.) against Edmund Skelton of</w:t>
      </w:r>
    </w:p>
    <w:p w:rsidR="00DB0F5A" w:rsidRDefault="00DB0F5A" w:rsidP="00DB0F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proofErr w:type="gramStart"/>
      <w:r>
        <w:rPr>
          <w:rStyle w:val="Hyperlink"/>
          <w:color w:val="auto"/>
          <w:u w:val="none"/>
        </w:rPr>
        <w:t>Masham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q.v.). </w:t>
      </w:r>
    </w:p>
    <w:p w:rsidR="00DB0F5A" w:rsidRDefault="00DB0F5A" w:rsidP="00DB0F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1523A6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ref. C 241/215/20)</w:t>
      </w:r>
    </w:p>
    <w:p w:rsidR="00DB0F5A" w:rsidRDefault="00DB0F5A" w:rsidP="00DB0F5A">
      <w:pPr>
        <w:rPr>
          <w:rStyle w:val="Hyperlink"/>
          <w:color w:val="auto"/>
          <w:u w:val="none"/>
        </w:rPr>
      </w:pPr>
    </w:p>
    <w:p w:rsidR="00DB0F5A" w:rsidRDefault="00DB0F5A" w:rsidP="00DB0F5A">
      <w:pPr>
        <w:rPr>
          <w:rStyle w:val="Hyperlink"/>
          <w:color w:val="auto"/>
          <w:u w:val="none"/>
        </w:rPr>
      </w:pPr>
    </w:p>
    <w:p w:rsidR="00DB0F5A" w:rsidRDefault="00DB0F5A" w:rsidP="00DB0F5A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F5A" w:rsidRDefault="00DB0F5A" w:rsidP="00920DE3">
      <w:r>
        <w:separator/>
      </w:r>
    </w:p>
  </w:endnote>
  <w:endnote w:type="continuationSeparator" w:id="0">
    <w:p w:rsidR="00DB0F5A" w:rsidRDefault="00DB0F5A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F5A" w:rsidRDefault="00DB0F5A" w:rsidP="00920DE3">
      <w:r>
        <w:separator/>
      </w:r>
    </w:p>
  </w:footnote>
  <w:footnote w:type="continuationSeparator" w:id="0">
    <w:p w:rsidR="00DB0F5A" w:rsidRDefault="00DB0F5A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5A"/>
    <w:rsid w:val="00120749"/>
    <w:rsid w:val="00624CAE"/>
    <w:rsid w:val="00920DE3"/>
    <w:rsid w:val="00C009D8"/>
    <w:rsid w:val="00CF53C8"/>
    <w:rsid w:val="00DB0F5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F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B0F5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F5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B0F5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2015-07-27T19:01:00Z</dcterms:created>
  <dcterms:modified xsi:type="dcterms:W3CDTF">2015-07-27T19:01:00Z</dcterms:modified>
</cp:coreProperties>
</file>